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71675C" w14:textId="77777777" w:rsidR="003E0190" w:rsidRDefault="003E0190" w:rsidP="003E0190">
      <w:pPr>
        <w:pStyle w:val="NoSpacing"/>
      </w:pPr>
      <w:r>
        <w:rPr>
          <w:u w:val="single"/>
        </w:rPr>
        <w:t>Sybil ASTON</w:t>
      </w:r>
      <w:r>
        <w:t xml:space="preserve">     </w:t>
      </w:r>
      <w:proofErr w:type="gramStart"/>
      <w:r>
        <w:t xml:space="preserve">   (</w:t>
      </w:r>
      <w:proofErr w:type="gramEnd"/>
      <w:r>
        <w:t>fl.1432)</w:t>
      </w:r>
    </w:p>
    <w:p w14:paraId="5F973FC9" w14:textId="77777777" w:rsidR="003E0190" w:rsidRDefault="003E0190" w:rsidP="003E0190">
      <w:pPr>
        <w:pStyle w:val="NoSpacing"/>
      </w:pPr>
      <w:r>
        <w:t xml:space="preserve">of Gloucester. </w:t>
      </w:r>
    </w:p>
    <w:p w14:paraId="4876FC87" w14:textId="77777777" w:rsidR="003E0190" w:rsidRDefault="003E0190" w:rsidP="003E0190">
      <w:pPr>
        <w:pStyle w:val="NoSpacing"/>
      </w:pPr>
    </w:p>
    <w:p w14:paraId="17C2A036" w14:textId="77777777" w:rsidR="003E0190" w:rsidRDefault="003E0190" w:rsidP="003E0190">
      <w:pPr>
        <w:pStyle w:val="NoSpacing"/>
      </w:pPr>
    </w:p>
    <w:p w14:paraId="2088F0F1" w14:textId="77777777" w:rsidR="003E0190" w:rsidRDefault="003E0190" w:rsidP="003E0190">
      <w:pPr>
        <w:pStyle w:val="NoSpacing"/>
      </w:pPr>
      <w:r>
        <w:t>= Thomas(q.v.)</w:t>
      </w:r>
    </w:p>
    <w:p w14:paraId="408FFF4E" w14:textId="77777777" w:rsidR="003E0190" w:rsidRDefault="003E0190" w:rsidP="003E0190">
      <w:pPr>
        <w:pStyle w:val="NoSpacing"/>
      </w:pPr>
      <w:r>
        <w:t xml:space="preserve">( </w:t>
      </w:r>
      <w:hyperlink r:id="rId6" w:history="1">
        <w:r w:rsidRPr="002C7276">
          <w:rPr>
            <w:rStyle w:val="Hyperlink"/>
          </w:rPr>
          <w:t>https://waalt.uh.edu/index.php/CP40/685</w:t>
        </w:r>
      </w:hyperlink>
      <w:r>
        <w:t xml:space="preserve"> )</w:t>
      </w:r>
    </w:p>
    <w:p w14:paraId="6F421E30" w14:textId="77777777" w:rsidR="003E0190" w:rsidRDefault="003E0190" w:rsidP="003E0190">
      <w:pPr>
        <w:pStyle w:val="NoSpacing"/>
      </w:pPr>
    </w:p>
    <w:p w14:paraId="568D02E2" w14:textId="77777777" w:rsidR="003E0190" w:rsidRDefault="003E0190" w:rsidP="003E0190">
      <w:pPr>
        <w:pStyle w:val="NoSpacing"/>
      </w:pPr>
    </w:p>
    <w:p w14:paraId="7AB48438" w14:textId="77777777" w:rsidR="003E0190" w:rsidRDefault="003E0190" w:rsidP="003E0190">
      <w:pPr>
        <w:pStyle w:val="NoSpacing"/>
      </w:pPr>
      <w:r>
        <w:tab/>
        <w:t>1432</w:t>
      </w:r>
      <w:r>
        <w:tab/>
        <w:t xml:space="preserve">Thomas </w:t>
      </w:r>
      <w:proofErr w:type="spellStart"/>
      <w:r>
        <w:t>Milleward</w:t>
      </w:r>
      <w:proofErr w:type="spellEnd"/>
      <w:r>
        <w:t>(q.v.) brought a plaint of trespass and taking against</w:t>
      </w:r>
    </w:p>
    <w:p w14:paraId="7A415CAA" w14:textId="77777777" w:rsidR="003E0190" w:rsidRDefault="003E0190" w:rsidP="003E0190">
      <w:pPr>
        <w:pStyle w:val="NoSpacing"/>
      </w:pPr>
      <w:r>
        <w:tab/>
      </w:r>
      <w:r>
        <w:tab/>
        <w:t>them.   (ibid.)</w:t>
      </w:r>
    </w:p>
    <w:p w14:paraId="388CDD92" w14:textId="77777777" w:rsidR="003E0190" w:rsidRDefault="003E0190" w:rsidP="003E0190">
      <w:pPr>
        <w:pStyle w:val="NoSpacing"/>
      </w:pPr>
    </w:p>
    <w:p w14:paraId="0F1CEE9A" w14:textId="77777777" w:rsidR="003E0190" w:rsidRDefault="003E0190" w:rsidP="003E0190">
      <w:pPr>
        <w:pStyle w:val="NoSpacing"/>
      </w:pPr>
    </w:p>
    <w:p w14:paraId="63FA4523" w14:textId="77777777" w:rsidR="003E0190" w:rsidRDefault="003E0190" w:rsidP="003E0190">
      <w:pPr>
        <w:pStyle w:val="NoSpacing"/>
      </w:pPr>
      <w:r>
        <w:t>20 July 2024</w:t>
      </w:r>
    </w:p>
    <w:p w14:paraId="15F8BFF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58D153" w14:textId="77777777" w:rsidR="003E0190" w:rsidRDefault="003E0190" w:rsidP="009139A6">
      <w:r>
        <w:separator/>
      </w:r>
    </w:p>
  </w:endnote>
  <w:endnote w:type="continuationSeparator" w:id="0">
    <w:p w14:paraId="6075C025" w14:textId="77777777" w:rsidR="003E0190" w:rsidRDefault="003E019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33234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E6C94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05A0C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A547E3" w14:textId="77777777" w:rsidR="003E0190" w:rsidRDefault="003E0190" w:rsidP="009139A6">
      <w:r>
        <w:separator/>
      </w:r>
    </w:p>
  </w:footnote>
  <w:footnote w:type="continuationSeparator" w:id="0">
    <w:p w14:paraId="53BE6CF0" w14:textId="77777777" w:rsidR="003E0190" w:rsidRDefault="003E019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369BF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11A2A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6C348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190"/>
    <w:rsid w:val="000666E0"/>
    <w:rsid w:val="002510B7"/>
    <w:rsid w:val="00270799"/>
    <w:rsid w:val="003E0190"/>
    <w:rsid w:val="005C130B"/>
    <w:rsid w:val="00826F5C"/>
    <w:rsid w:val="009139A6"/>
    <w:rsid w:val="009411C2"/>
    <w:rsid w:val="009448BB"/>
    <w:rsid w:val="00947624"/>
    <w:rsid w:val="00A3176C"/>
    <w:rsid w:val="00A93C96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06AC81"/>
  <w15:chartTrackingRefBased/>
  <w15:docId w15:val="{8FCF91B5-5570-4BF0-8BDE-AF757890C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E01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8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2024-07-21T18:56:00Z</dcterms:created>
  <dcterms:modified xsi:type="dcterms:W3CDTF">2024-07-21T18:57:00Z</dcterms:modified>
</cp:coreProperties>
</file>